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62F28" w14:textId="77777777" w:rsidR="001A093E" w:rsidRDefault="001A093E" w:rsidP="001A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TOKEVILE</w:t>
      </w:r>
      <w:r>
        <w:rPr>
          <w:rFonts w:cs="Times New Roman"/>
          <w:szCs w:val="24"/>
        </w:rPr>
        <w:t xml:space="preserve">       (fl.1413)</w:t>
      </w:r>
    </w:p>
    <w:p w14:paraId="610BE79F" w14:textId="77777777" w:rsidR="001A093E" w:rsidRDefault="001A093E" w:rsidP="001A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20C1B3A7" w14:textId="77777777" w:rsidR="001A093E" w:rsidRDefault="001A093E" w:rsidP="001A093E">
      <w:pPr>
        <w:pStyle w:val="NoSpacing"/>
        <w:rPr>
          <w:rFonts w:cs="Times New Roman"/>
          <w:szCs w:val="24"/>
        </w:rPr>
      </w:pPr>
    </w:p>
    <w:p w14:paraId="4215CEEE" w14:textId="77777777" w:rsidR="001A093E" w:rsidRDefault="001A093E" w:rsidP="001A093E">
      <w:pPr>
        <w:pStyle w:val="NoSpacing"/>
        <w:rPr>
          <w:rFonts w:cs="Times New Roman"/>
          <w:szCs w:val="24"/>
        </w:rPr>
      </w:pPr>
    </w:p>
    <w:p w14:paraId="59B06251" w14:textId="77777777" w:rsidR="001A093E" w:rsidRDefault="001A093E" w:rsidP="001A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took on an apprentice, Hugh Bamburgh(q.v.).</w:t>
      </w:r>
    </w:p>
    <w:p w14:paraId="5EB89FCE" w14:textId="77777777" w:rsidR="001A093E" w:rsidRDefault="001A093E" w:rsidP="001A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B46CA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4773B388" w14:textId="77777777" w:rsidR="00C44A93" w:rsidRDefault="00C44A93" w:rsidP="00C44A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took on Richard Smethcote(q.v.) as his apprentice.</w:t>
      </w:r>
    </w:p>
    <w:p w14:paraId="6DAAAB1F" w14:textId="29EFF1C2" w:rsidR="00C44A93" w:rsidRDefault="00C44A93" w:rsidP="001A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7" w:history="1">
        <w:r w:rsidRPr="0065788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6BD78EA1" w14:textId="77777777" w:rsidR="001A093E" w:rsidRDefault="001A093E" w:rsidP="001A093E">
      <w:pPr>
        <w:pStyle w:val="NoSpacing"/>
        <w:rPr>
          <w:rFonts w:cs="Times New Roman"/>
          <w:szCs w:val="24"/>
        </w:rPr>
      </w:pPr>
    </w:p>
    <w:p w14:paraId="4787ACCD" w14:textId="77777777" w:rsidR="001A093E" w:rsidRDefault="001A093E" w:rsidP="001A093E">
      <w:pPr>
        <w:pStyle w:val="NoSpacing"/>
        <w:rPr>
          <w:rFonts w:cs="Times New Roman"/>
          <w:szCs w:val="24"/>
        </w:rPr>
      </w:pPr>
    </w:p>
    <w:p w14:paraId="3AFD071F" w14:textId="77777777" w:rsidR="001A093E" w:rsidRDefault="001A093E" w:rsidP="001A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11AA6140" w14:textId="54B098AA" w:rsidR="00C44A93" w:rsidRDefault="00C44A93" w:rsidP="001A09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February 2025</w:t>
      </w:r>
    </w:p>
    <w:p w14:paraId="6F2DD0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AD332" w14:textId="77777777" w:rsidR="00591BB0" w:rsidRDefault="00591BB0" w:rsidP="009139A6">
      <w:r>
        <w:separator/>
      </w:r>
    </w:p>
  </w:endnote>
  <w:endnote w:type="continuationSeparator" w:id="0">
    <w:p w14:paraId="525821D1" w14:textId="77777777" w:rsidR="00591BB0" w:rsidRDefault="00591B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4E8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3A8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C7E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F10A2" w14:textId="77777777" w:rsidR="00591BB0" w:rsidRDefault="00591BB0" w:rsidP="009139A6">
      <w:r>
        <w:separator/>
      </w:r>
    </w:p>
  </w:footnote>
  <w:footnote w:type="continuationSeparator" w:id="0">
    <w:p w14:paraId="2F4A3C69" w14:textId="77777777" w:rsidR="00591BB0" w:rsidRDefault="00591B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F04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209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F82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93E"/>
    <w:rsid w:val="000666E0"/>
    <w:rsid w:val="001A093E"/>
    <w:rsid w:val="002510B7"/>
    <w:rsid w:val="00270799"/>
    <w:rsid w:val="003A7117"/>
    <w:rsid w:val="00591BB0"/>
    <w:rsid w:val="005C130B"/>
    <w:rsid w:val="00782C2B"/>
    <w:rsid w:val="00826F5C"/>
    <w:rsid w:val="009139A6"/>
    <w:rsid w:val="009411C2"/>
    <w:rsid w:val="009448BB"/>
    <w:rsid w:val="00947624"/>
    <w:rsid w:val="00A3176C"/>
    <w:rsid w:val="00AE65F8"/>
    <w:rsid w:val="00BA00AB"/>
    <w:rsid w:val="00C44A93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CEBF8"/>
  <w15:chartTrackingRefBased/>
  <w15:docId w15:val="{27548DFB-F353-48B3-9673-160D946EA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A09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londonroll.or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2024-05-14T21:10:00Z</dcterms:created>
  <dcterms:modified xsi:type="dcterms:W3CDTF">2025-02-01T11:12:00Z</dcterms:modified>
</cp:coreProperties>
</file>